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0F3BCD19" w:rsidR="0099427E" w:rsidRDefault="00DC10F0" w:rsidP="0099427E">
      <w:pPr>
        <w:pStyle w:val="Title"/>
      </w:pPr>
      <w:r>
        <w:t>Machinery Operations</w:t>
      </w:r>
    </w:p>
    <w:p w14:paraId="0437DFB9" w14:textId="243DA5D6" w:rsidR="00DC10F0" w:rsidRPr="00DC10F0" w:rsidRDefault="00DC10F0" w:rsidP="00DC10F0">
      <w:pPr>
        <w:jc w:val="center"/>
        <w:rPr>
          <w:sz w:val="28"/>
          <w:szCs w:val="28"/>
        </w:rPr>
      </w:pPr>
      <w:r w:rsidRPr="00DC10F0">
        <w:rPr>
          <w:sz w:val="28"/>
          <w:szCs w:val="28"/>
        </w:rPr>
        <w:t>Tillage Implements</w:t>
      </w:r>
    </w:p>
    <w:p w14:paraId="334587A9" w14:textId="77777777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>Tillage Implements</w:t>
      </w:r>
    </w:p>
    <w:p w14:paraId="0D721EC3" w14:textId="77777777" w:rsidR="005E3D9C" w:rsidRPr="00DC10F0" w:rsidRDefault="000515CC" w:rsidP="00DC10F0">
      <w:pPr>
        <w:ind w:left="720"/>
        <w:rPr>
          <w:sz w:val="28"/>
          <w:szCs w:val="28"/>
        </w:rPr>
      </w:pPr>
      <w:r w:rsidRPr="00DC10F0">
        <w:rPr>
          <w:sz w:val="28"/>
          <w:szCs w:val="28"/>
        </w:rPr>
        <w:t>What are tillage Implements?</w:t>
      </w:r>
    </w:p>
    <w:p w14:paraId="6E12D370" w14:textId="77777777" w:rsidR="00DC10F0" w:rsidRPr="00DC10F0" w:rsidRDefault="00DC10F0" w:rsidP="00DC10F0">
      <w:pPr>
        <w:rPr>
          <w:sz w:val="28"/>
          <w:szCs w:val="28"/>
        </w:rPr>
      </w:pPr>
      <w:r w:rsidRPr="00DC10F0">
        <w:rPr>
          <w:b/>
          <w:bCs/>
          <w:sz w:val="28"/>
          <w:szCs w:val="28"/>
        </w:rPr>
        <w:t xml:space="preserve">Warm up questions – </w:t>
      </w:r>
    </w:p>
    <w:p w14:paraId="63465D28" w14:textId="77777777" w:rsidR="005E3D9C" w:rsidRPr="00DC10F0" w:rsidRDefault="000515CC" w:rsidP="00DC10F0">
      <w:pPr>
        <w:ind w:left="720"/>
        <w:rPr>
          <w:sz w:val="28"/>
          <w:szCs w:val="28"/>
        </w:rPr>
      </w:pPr>
      <w:r w:rsidRPr="00DC10F0">
        <w:rPr>
          <w:sz w:val="28"/>
          <w:szCs w:val="28"/>
        </w:rPr>
        <w:t xml:space="preserve">When you read the word </w:t>
      </w:r>
      <w:r w:rsidRPr="00DC10F0">
        <w:rPr>
          <w:i/>
          <w:iCs/>
          <w:sz w:val="28"/>
          <w:szCs w:val="28"/>
        </w:rPr>
        <w:t>tillage</w:t>
      </w:r>
      <w:r w:rsidRPr="00DC10F0">
        <w:rPr>
          <w:sz w:val="28"/>
          <w:szCs w:val="28"/>
        </w:rPr>
        <w:t>, what comes to mind?</w:t>
      </w:r>
    </w:p>
    <w:p w14:paraId="1D70AFE9" w14:textId="77777777" w:rsidR="005E3D9C" w:rsidRPr="00DC10F0" w:rsidRDefault="000515CC" w:rsidP="00DC10F0">
      <w:pPr>
        <w:ind w:left="720"/>
        <w:rPr>
          <w:sz w:val="28"/>
          <w:szCs w:val="28"/>
        </w:rPr>
      </w:pPr>
      <w:r w:rsidRPr="00DC10F0">
        <w:rPr>
          <w:sz w:val="28"/>
          <w:szCs w:val="28"/>
        </w:rPr>
        <w:t xml:space="preserve">What do implements have to do with tillage? </w:t>
      </w:r>
    </w:p>
    <w:p w14:paraId="07193219" w14:textId="77777777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>Definitions</w:t>
      </w:r>
    </w:p>
    <w:p w14:paraId="6CA3A240" w14:textId="61A3D454" w:rsidR="005E3D9C" w:rsidRPr="00DC10F0" w:rsidRDefault="000515CC" w:rsidP="000515CC">
      <w:pPr>
        <w:numPr>
          <w:ilvl w:val="0"/>
          <w:numId w:val="1"/>
        </w:numPr>
        <w:rPr>
          <w:sz w:val="28"/>
          <w:szCs w:val="28"/>
        </w:rPr>
      </w:pPr>
      <w:r w:rsidRPr="00DC10F0">
        <w:rPr>
          <w:b/>
          <w:bCs/>
          <w:sz w:val="28"/>
          <w:szCs w:val="28"/>
        </w:rPr>
        <w:t>Tillage</w:t>
      </w:r>
      <w:r w:rsidRPr="00DC10F0">
        <w:rPr>
          <w:sz w:val="28"/>
          <w:szCs w:val="28"/>
        </w:rPr>
        <w:t xml:space="preserve"> -  Mechanical soil </w:t>
      </w:r>
      <w:r w:rsidR="002B5FE7">
        <w:rPr>
          <w:sz w:val="28"/>
          <w:szCs w:val="28"/>
        </w:rPr>
        <w:t>_____________</w:t>
      </w:r>
      <w:r w:rsidRPr="00DC10F0">
        <w:rPr>
          <w:sz w:val="28"/>
          <w:szCs w:val="28"/>
        </w:rPr>
        <w:t xml:space="preserve"> actions carried on for the purpose of growing crops</w:t>
      </w:r>
    </w:p>
    <w:p w14:paraId="5C9461CA" w14:textId="60FFCD93" w:rsidR="005E3D9C" w:rsidRPr="00A24D9A" w:rsidRDefault="000515CC" w:rsidP="00A24D9A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A24D9A">
        <w:rPr>
          <w:sz w:val="28"/>
          <w:szCs w:val="28"/>
        </w:rPr>
        <w:t xml:space="preserve">There are several Tillage Categories . . . </w:t>
      </w:r>
    </w:p>
    <w:p w14:paraId="43787BFE" w14:textId="3DCE3EFC" w:rsidR="005E3D9C" w:rsidRPr="00A24D9A" w:rsidRDefault="000515CC" w:rsidP="00A24D9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A24D9A">
        <w:rPr>
          <w:b/>
          <w:bCs/>
          <w:sz w:val="28"/>
          <w:szCs w:val="28"/>
        </w:rPr>
        <w:t>Primary tillage</w:t>
      </w:r>
    </w:p>
    <w:p w14:paraId="0039918D" w14:textId="69506980" w:rsidR="005E3D9C" w:rsidRPr="00A24D9A" w:rsidRDefault="000515CC" w:rsidP="00A24D9A">
      <w:pPr>
        <w:pStyle w:val="ListParagraph"/>
        <w:numPr>
          <w:ilvl w:val="1"/>
          <w:numId w:val="1"/>
        </w:numPr>
        <w:rPr>
          <w:sz w:val="28"/>
          <w:szCs w:val="28"/>
        </w:rPr>
      </w:pPr>
      <w:r w:rsidRPr="00A24D9A">
        <w:rPr>
          <w:sz w:val="28"/>
          <w:szCs w:val="28"/>
        </w:rPr>
        <w:t xml:space="preserve">Initial, deeper tillage after crop </w:t>
      </w:r>
      <w:r w:rsidR="002B5FE7" w:rsidRPr="00A24D9A">
        <w:rPr>
          <w:sz w:val="28"/>
          <w:szCs w:val="28"/>
        </w:rPr>
        <w:t>_______________</w:t>
      </w:r>
      <w:r w:rsidRPr="00A24D9A">
        <w:rPr>
          <w:sz w:val="28"/>
          <w:szCs w:val="28"/>
        </w:rPr>
        <w:t xml:space="preserve"> to begin preparation of seedbed and </w:t>
      </w:r>
      <w:r w:rsidR="002B5FE7" w:rsidRPr="00A24D9A">
        <w:rPr>
          <w:sz w:val="28"/>
          <w:szCs w:val="28"/>
        </w:rPr>
        <w:t>________</w:t>
      </w:r>
      <w:r w:rsidRPr="00A24D9A">
        <w:rPr>
          <w:sz w:val="28"/>
          <w:szCs w:val="28"/>
        </w:rPr>
        <w:t xml:space="preserve"> zones for next cropping cycle.</w:t>
      </w:r>
    </w:p>
    <w:p w14:paraId="3B916C45" w14:textId="77777777" w:rsidR="005E3D9C" w:rsidRPr="00DC10F0" w:rsidRDefault="000515CC" w:rsidP="00A24D9A">
      <w:pPr>
        <w:numPr>
          <w:ilvl w:val="1"/>
          <w:numId w:val="1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Performed to at least a depth of </w:t>
      </w:r>
      <w:r w:rsidRPr="00DC10F0">
        <w:rPr>
          <w:b/>
          <w:bCs/>
          <w:sz w:val="28"/>
          <w:szCs w:val="28"/>
        </w:rPr>
        <w:t xml:space="preserve">6 inches </w:t>
      </w:r>
      <w:r w:rsidRPr="00DC10F0">
        <w:rPr>
          <w:sz w:val="28"/>
          <w:szCs w:val="28"/>
        </w:rPr>
        <w:t xml:space="preserve">and most normally </w:t>
      </w:r>
      <w:r w:rsidRPr="00DC10F0">
        <w:rPr>
          <w:b/>
          <w:bCs/>
          <w:sz w:val="28"/>
          <w:szCs w:val="28"/>
        </w:rPr>
        <w:t>one or two feet or more</w:t>
      </w:r>
      <w:r w:rsidRPr="00DC10F0">
        <w:rPr>
          <w:sz w:val="28"/>
          <w:szCs w:val="28"/>
        </w:rPr>
        <w:t>.</w:t>
      </w:r>
    </w:p>
    <w:p w14:paraId="54F366B0" w14:textId="77777777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 xml:space="preserve">Definitions </w:t>
      </w:r>
    </w:p>
    <w:p w14:paraId="18B74B13" w14:textId="77777777" w:rsidR="005E3D9C" w:rsidRPr="00DC10F0" w:rsidRDefault="000515CC" w:rsidP="000515CC">
      <w:pPr>
        <w:numPr>
          <w:ilvl w:val="0"/>
          <w:numId w:val="2"/>
        </w:numPr>
        <w:rPr>
          <w:sz w:val="28"/>
          <w:szCs w:val="28"/>
        </w:rPr>
      </w:pPr>
      <w:r w:rsidRPr="00DC10F0">
        <w:rPr>
          <w:b/>
          <w:bCs/>
          <w:sz w:val="28"/>
          <w:szCs w:val="28"/>
        </w:rPr>
        <w:t>Secondary Tillage</w:t>
      </w:r>
    </w:p>
    <w:p w14:paraId="4AC7E946" w14:textId="553CF831" w:rsidR="005E3D9C" w:rsidRPr="00A24D9A" w:rsidRDefault="000515CC" w:rsidP="00A24D9A">
      <w:pPr>
        <w:pStyle w:val="ListParagraph"/>
        <w:numPr>
          <w:ilvl w:val="1"/>
          <w:numId w:val="2"/>
        </w:numPr>
        <w:rPr>
          <w:sz w:val="28"/>
          <w:szCs w:val="28"/>
        </w:rPr>
      </w:pPr>
      <w:r w:rsidRPr="00A24D9A">
        <w:rPr>
          <w:sz w:val="28"/>
          <w:szCs w:val="28"/>
        </w:rPr>
        <w:t xml:space="preserve">Shallow tillage for final, refined </w:t>
      </w:r>
      <w:r w:rsidR="002B5FE7" w:rsidRPr="00A24D9A">
        <w:rPr>
          <w:sz w:val="28"/>
          <w:szCs w:val="28"/>
        </w:rPr>
        <w:t>_________________</w:t>
      </w:r>
      <w:r w:rsidRPr="00A24D9A">
        <w:rPr>
          <w:sz w:val="28"/>
          <w:szCs w:val="28"/>
        </w:rPr>
        <w:t xml:space="preserve"> preparation prior to planting.</w:t>
      </w:r>
    </w:p>
    <w:p w14:paraId="724D064E" w14:textId="7CDE9E1B" w:rsidR="005E3D9C" w:rsidRPr="00DC10F0" w:rsidRDefault="000515CC" w:rsidP="000515CC">
      <w:pPr>
        <w:numPr>
          <w:ilvl w:val="1"/>
          <w:numId w:val="2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Normally performed to no more than </w:t>
      </w:r>
      <w:r w:rsidR="002B5FE7">
        <w:rPr>
          <w:sz w:val="28"/>
          <w:szCs w:val="28"/>
        </w:rPr>
        <w:t xml:space="preserve">___ </w:t>
      </w:r>
      <w:r w:rsidRPr="00DC10F0">
        <w:rPr>
          <w:sz w:val="28"/>
          <w:szCs w:val="28"/>
        </w:rPr>
        <w:t>to 4 inches in depth.</w:t>
      </w:r>
    </w:p>
    <w:p w14:paraId="0FF7E369" w14:textId="77777777" w:rsidR="005E3D9C" w:rsidRPr="00DC10F0" w:rsidRDefault="000515CC" w:rsidP="000515CC">
      <w:pPr>
        <w:numPr>
          <w:ilvl w:val="1"/>
          <w:numId w:val="2"/>
        </w:numPr>
        <w:rPr>
          <w:sz w:val="28"/>
          <w:szCs w:val="28"/>
        </w:rPr>
      </w:pPr>
      <w:r w:rsidRPr="00DC10F0">
        <w:rPr>
          <w:sz w:val="28"/>
          <w:szCs w:val="28"/>
        </w:rPr>
        <w:t>Performed after primary tillage</w:t>
      </w:r>
    </w:p>
    <w:p w14:paraId="33DBFD66" w14:textId="77777777" w:rsidR="005E3D9C" w:rsidRPr="00DC10F0" w:rsidRDefault="000515CC" w:rsidP="000515CC">
      <w:pPr>
        <w:numPr>
          <w:ilvl w:val="0"/>
          <w:numId w:val="2"/>
        </w:numPr>
        <w:rPr>
          <w:sz w:val="28"/>
          <w:szCs w:val="28"/>
        </w:rPr>
      </w:pPr>
      <w:r w:rsidRPr="00DC10F0">
        <w:rPr>
          <w:b/>
          <w:bCs/>
          <w:sz w:val="28"/>
          <w:szCs w:val="28"/>
        </w:rPr>
        <w:t>Cultivation</w:t>
      </w:r>
    </w:p>
    <w:p w14:paraId="19950C1F" w14:textId="20A08160" w:rsidR="005E3D9C" w:rsidRPr="00DC10F0" w:rsidRDefault="000515CC" w:rsidP="000515CC">
      <w:pPr>
        <w:numPr>
          <w:ilvl w:val="1"/>
          <w:numId w:val="2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Shallow post planting tillage to </w:t>
      </w:r>
      <w:r w:rsidR="002B5FE7">
        <w:rPr>
          <w:sz w:val="28"/>
          <w:szCs w:val="28"/>
        </w:rPr>
        <w:t>_____________</w:t>
      </w:r>
      <w:r w:rsidRPr="00DC10F0">
        <w:rPr>
          <w:sz w:val="28"/>
          <w:szCs w:val="28"/>
        </w:rPr>
        <w:t xml:space="preserve"> soil and /or eradicate unwanted vegetation.</w:t>
      </w:r>
    </w:p>
    <w:p w14:paraId="2864CEC0" w14:textId="77777777" w:rsidR="002B5FE7" w:rsidRDefault="002B5FE7" w:rsidP="00DC10F0">
      <w:pPr>
        <w:rPr>
          <w:b/>
          <w:sz w:val="28"/>
          <w:szCs w:val="28"/>
        </w:rPr>
      </w:pPr>
    </w:p>
    <w:p w14:paraId="05FEC17B" w14:textId="1BAF1FD4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>Primary Tillage Objectives</w:t>
      </w:r>
    </w:p>
    <w:p w14:paraId="19513259" w14:textId="11EA0E3B" w:rsidR="005E3D9C" w:rsidRPr="00DC10F0" w:rsidRDefault="000515CC" w:rsidP="000515CC">
      <w:pPr>
        <w:numPr>
          <w:ilvl w:val="0"/>
          <w:numId w:val="3"/>
        </w:numPr>
        <w:rPr>
          <w:sz w:val="28"/>
          <w:szCs w:val="28"/>
        </w:rPr>
      </w:pPr>
      <w:r w:rsidRPr="00DC10F0">
        <w:rPr>
          <w:sz w:val="28"/>
          <w:szCs w:val="28"/>
        </w:rPr>
        <w:lastRenderedPageBreak/>
        <w:t>Management of crop residues</w:t>
      </w:r>
    </w:p>
    <w:p w14:paraId="5B054FAE" w14:textId="5482FAD5" w:rsidR="005E3D9C" w:rsidRPr="00DC10F0" w:rsidRDefault="002B5FE7" w:rsidP="000515CC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__________</w:t>
      </w:r>
      <w:r w:rsidR="000515CC" w:rsidRPr="00DC10F0">
        <w:rPr>
          <w:sz w:val="28"/>
          <w:szCs w:val="28"/>
        </w:rPr>
        <w:t xml:space="preserve"> control</w:t>
      </w:r>
    </w:p>
    <w:p w14:paraId="75CEADC2" w14:textId="4C6AC69A" w:rsidR="005E3D9C" w:rsidRPr="00DC10F0" w:rsidRDefault="000515CC" w:rsidP="000515CC">
      <w:pPr>
        <w:numPr>
          <w:ilvl w:val="0"/>
          <w:numId w:val="3"/>
        </w:numPr>
        <w:rPr>
          <w:sz w:val="28"/>
          <w:szCs w:val="28"/>
        </w:rPr>
      </w:pPr>
      <w:r w:rsidRPr="00DC10F0">
        <w:rPr>
          <w:sz w:val="28"/>
          <w:szCs w:val="28"/>
        </w:rPr>
        <w:t>Improvement of soil tilth (physical characteristics of soil)</w:t>
      </w:r>
    </w:p>
    <w:p w14:paraId="14ECECBB" w14:textId="77E9D0FC" w:rsidR="005E3D9C" w:rsidRPr="00DC10F0" w:rsidRDefault="000515CC" w:rsidP="000515CC">
      <w:pPr>
        <w:numPr>
          <w:ilvl w:val="0"/>
          <w:numId w:val="3"/>
        </w:numPr>
        <w:rPr>
          <w:sz w:val="28"/>
          <w:szCs w:val="28"/>
        </w:rPr>
      </w:pPr>
      <w:r w:rsidRPr="00DC10F0">
        <w:rPr>
          <w:sz w:val="28"/>
          <w:szCs w:val="28"/>
        </w:rPr>
        <w:t>Opens up soil for deeper root growth</w:t>
      </w:r>
    </w:p>
    <w:p w14:paraId="60428225" w14:textId="799159F8" w:rsidR="005E3D9C" w:rsidRPr="00DC10F0" w:rsidRDefault="000515CC" w:rsidP="000515CC">
      <w:pPr>
        <w:numPr>
          <w:ilvl w:val="1"/>
          <w:numId w:val="3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Refer to picture of </w:t>
      </w:r>
      <w:r w:rsidR="002B5FE7">
        <w:rPr>
          <w:sz w:val="28"/>
          <w:szCs w:val="28"/>
        </w:rPr>
        <w:t>_________</w:t>
      </w:r>
      <w:r w:rsidRPr="00DC10F0">
        <w:rPr>
          <w:sz w:val="28"/>
          <w:szCs w:val="28"/>
        </w:rPr>
        <w:t xml:space="preserve"> roots</w:t>
      </w:r>
      <w:r w:rsidRPr="00DC10F0">
        <w:rPr>
          <w:sz w:val="28"/>
          <w:szCs w:val="28"/>
        </w:rPr>
        <w:br/>
      </w:r>
      <w:r w:rsidRPr="00DC10F0">
        <w:rPr>
          <w:sz w:val="28"/>
          <w:szCs w:val="28"/>
        </w:rPr>
        <w:tab/>
      </w:r>
    </w:p>
    <w:p w14:paraId="7287B8D4" w14:textId="533CCDE9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>Secondary Tillage Objectives</w:t>
      </w:r>
    </w:p>
    <w:p w14:paraId="5BCA92BA" w14:textId="454D7330" w:rsidR="005E3D9C" w:rsidRPr="00DC10F0" w:rsidRDefault="000515CC" w:rsidP="000515CC">
      <w:pPr>
        <w:numPr>
          <w:ilvl w:val="0"/>
          <w:numId w:val="4"/>
        </w:numPr>
        <w:rPr>
          <w:sz w:val="28"/>
          <w:szCs w:val="28"/>
        </w:rPr>
      </w:pPr>
      <w:r w:rsidRPr="00DC10F0">
        <w:rPr>
          <w:sz w:val="28"/>
          <w:szCs w:val="28"/>
        </w:rPr>
        <w:t>Soil aeration</w:t>
      </w:r>
    </w:p>
    <w:p w14:paraId="056BD133" w14:textId="36D20B07" w:rsidR="005E3D9C" w:rsidRPr="00DC10F0" w:rsidRDefault="000515CC" w:rsidP="000515CC">
      <w:pPr>
        <w:numPr>
          <w:ilvl w:val="0"/>
          <w:numId w:val="4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Incorporation of </w:t>
      </w:r>
      <w:r w:rsidR="002B5FE7">
        <w:rPr>
          <w:sz w:val="28"/>
          <w:szCs w:val="28"/>
        </w:rPr>
        <w:t>__________________</w:t>
      </w:r>
    </w:p>
    <w:p w14:paraId="14454D06" w14:textId="1DB370E5" w:rsidR="005E3D9C" w:rsidRPr="00DC10F0" w:rsidRDefault="000515CC" w:rsidP="000515CC">
      <w:pPr>
        <w:numPr>
          <w:ilvl w:val="0"/>
          <w:numId w:val="4"/>
        </w:numPr>
        <w:rPr>
          <w:sz w:val="28"/>
          <w:szCs w:val="28"/>
        </w:rPr>
      </w:pPr>
      <w:r w:rsidRPr="00DC10F0">
        <w:rPr>
          <w:sz w:val="28"/>
          <w:szCs w:val="28"/>
        </w:rPr>
        <w:t>Moisture management</w:t>
      </w:r>
    </w:p>
    <w:p w14:paraId="41A89B33" w14:textId="2419D779" w:rsidR="005E3D9C" w:rsidRPr="00DC10F0" w:rsidRDefault="000515CC" w:rsidP="000515CC">
      <w:pPr>
        <w:numPr>
          <w:ilvl w:val="0"/>
          <w:numId w:val="4"/>
        </w:numPr>
        <w:rPr>
          <w:sz w:val="28"/>
          <w:szCs w:val="28"/>
        </w:rPr>
      </w:pPr>
      <w:r w:rsidRPr="00DC10F0">
        <w:rPr>
          <w:sz w:val="28"/>
          <w:szCs w:val="28"/>
        </w:rPr>
        <w:t>Insect control</w:t>
      </w:r>
    </w:p>
    <w:p w14:paraId="7C56B9F5" w14:textId="7D4C3D9B" w:rsidR="005E3D9C" w:rsidRPr="00DC10F0" w:rsidRDefault="00A24D9A" w:rsidP="00A24D9A">
      <w:pPr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515CC" w:rsidRPr="00DC10F0">
        <w:rPr>
          <w:sz w:val="28"/>
          <w:szCs w:val="28"/>
        </w:rPr>
        <w:t xml:space="preserve">Bury crop residue to eliminate host site for </w:t>
      </w:r>
      <w:r w:rsidR="002B5FE7">
        <w:rPr>
          <w:sz w:val="28"/>
          <w:szCs w:val="28"/>
        </w:rPr>
        <w:t>____________</w:t>
      </w:r>
      <w:r w:rsidR="000515CC" w:rsidRPr="00DC10F0">
        <w:rPr>
          <w:sz w:val="28"/>
          <w:szCs w:val="28"/>
        </w:rPr>
        <w:t>.</w:t>
      </w:r>
    </w:p>
    <w:p w14:paraId="097F1013" w14:textId="6073CD98" w:rsidR="005E3D9C" w:rsidRPr="00DC10F0" w:rsidRDefault="00DC10F0" w:rsidP="00DC10F0">
      <w:pPr>
        <w:rPr>
          <w:b/>
          <w:sz w:val="28"/>
          <w:szCs w:val="28"/>
        </w:rPr>
      </w:pPr>
      <w:r w:rsidRPr="00DC10F0">
        <w:rPr>
          <w:sz w:val="28"/>
          <w:szCs w:val="28"/>
        </w:rPr>
        <w:br/>
      </w:r>
      <w:r w:rsidR="000515CC" w:rsidRPr="00DC10F0">
        <w:rPr>
          <w:b/>
          <w:sz w:val="28"/>
          <w:szCs w:val="28"/>
        </w:rPr>
        <w:t>Cultivation Objectives</w:t>
      </w:r>
    </w:p>
    <w:p w14:paraId="6A9869CA" w14:textId="3D2CCAF5" w:rsidR="005E3D9C" w:rsidRPr="00DC10F0" w:rsidRDefault="000515CC" w:rsidP="000515CC">
      <w:pPr>
        <w:numPr>
          <w:ilvl w:val="0"/>
          <w:numId w:val="5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Temperature </w:t>
      </w:r>
      <w:r w:rsidR="002B5FE7">
        <w:rPr>
          <w:sz w:val="28"/>
          <w:szCs w:val="28"/>
        </w:rPr>
        <w:t>_____________</w:t>
      </w:r>
      <w:r w:rsidRPr="00DC10F0">
        <w:rPr>
          <w:sz w:val="28"/>
          <w:szCs w:val="28"/>
        </w:rPr>
        <w:t xml:space="preserve"> for seed germination</w:t>
      </w:r>
    </w:p>
    <w:p w14:paraId="741F4FC2" w14:textId="7D18389A" w:rsidR="005E3D9C" w:rsidRPr="00DC10F0" w:rsidRDefault="000515CC" w:rsidP="000515CC">
      <w:pPr>
        <w:numPr>
          <w:ilvl w:val="0"/>
          <w:numId w:val="5"/>
        </w:numPr>
        <w:rPr>
          <w:sz w:val="28"/>
          <w:szCs w:val="28"/>
        </w:rPr>
      </w:pPr>
      <w:r w:rsidRPr="00DC10F0">
        <w:rPr>
          <w:sz w:val="28"/>
          <w:szCs w:val="28"/>
        </w:rPr>
        <w:t>Provide good seed/</w:t>
      </w:r>
      <w:r w:rsidR="002B5FE7">
        <w:rPr>
          <w:sz w:val="28"/>
          <w:szCs w:val="28"/>
        </w:rPr>
        <w:t>__________</w:t>
      </w:r>
      <w:r w:rsidRPr="00DC10F0">
        <w:rPr>
          <w:sz w:val="28"/>
          <w:szCs w:val="28"/>
        </w:rPr>
        <w:t xml:space="preserve"> contact. </w:t>
      </w:r>
    </w:p>
    <w:p w14:paraId="7043BC76" w14:textId="4A0745A7" w:rsidR="005E3D9C" w:rsidRPr="00DC10F0" w:rsidRDefault="000515CC" w:rsidP="000515CC">
      <w:pPr>
        <w:numPr>
          <w:ilvl w:val="0"/>
          <w:numId w:val="5"/>
        </w:numPr>
        <w:rPr>
          <w:sz w:val="28"/>
          <w:szCs w:val="28"/>
        </w:rPr>
      </w:pPr>
      <w:r w:rsidRPr="00DC10F0">
        <w:rPr>
          <w:sz w:val="28"/>
          <w:szCs w:val="28"/>
        </w:rPr>
        <w:t>Prepare soil surface for other operations.</w:t>
      </w:r>
    </w:p>
    <w:p w14:paraId="71A1E5CA" w14:textId="7B5FBDB3" w:rsidR="005E3D9C" w:rsidRPr="00A24D9A" w:rsidRDefault="000515CC" w:rsidP="00A24D9A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00A24D9A">
        <w:rPr>
          <w:sz w:val="28"/>
          <w:szCs w:val="28"/>
        </w:rPr>
        <w:t xml:space="preserve">Build </w:t>
      </w:r>
      <w:r w:rsidR="002B5FE7" w:rsidRPr="00A24D9A">
        <w:rPr>
          <w:sz w:val="28"/>
          <w:szCs w:val="28"/>
        </w:rPr>
        <w:t>____________</w:t>
      </w:r>
      <w:r w:rsidRPr="00A24D9A">
        <w:rPr>
          <w:sz w:val="28"/>
          <w:szCs w:val="28"/>
        </w:rPr>
        <w:t xml:space="preserve"> and beds.</w:t>
      </w:r>
    </w:p>
    <w:p w14:paraId="6AF95803" w14:textId="71DA0BD1" w:rsidR="005E3D9C" w:rsidRPr="00DC10F0" w:rsidRDefault="000515CC" w:rsidP="000515CC">
      <w:pPr>
        <w:numPr>
          <w:ilvl w:val="1"/>
          <w:numId w:val="5"/>
        </w:numPr>
        <w:rPr>
          <w:sz w:val="28"/>
          <w:szCs w:val="28"/>
        </w:rPr>
      </w:pPr>
      <w:r w:rsidRPr="00DC10F0">
        <w:rPr>
          <w:sz w:val="28"/>
          <w:szCs w:val="28"/>
        </w:rPr>
        <w:t>Smooth surface for harvest operations.</w:t>
      </w:r>
    </w:p>
    <w:p w14:paraId="7AB25F00" w14:textId="761AB03D" w:rsidR="005E3D9C" w:rsidRPr="00DC10F0" w:rsidRDefault="000515CC" w:rsidP="000515CC">
      <w:pPr>
        <w:numPr>
          <w:ilvl w:val="0"/>
          <w:numId w:val="5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Erosion control </w:t>
      </w:r>
      <w:r w:rsidRPr="00DC10F0">
        <w:rPr>
          <w:sz w:val="28"/>
          <w:szCs w:val="28"/>
        </w:rPr>
        <w:tab/>
      </w:r>
    </w:p>
    <w:p w14:paraId="27F38334" w14:textId="154F677B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>Tillage Operation and Implements</w:t>
      </w:r>
    </w:p>
    <w:p w14:paraId="43FD33A3" w14:textId="00848307" w:rsidR="005E3D9C" w:rsidRPr="002B5FE7" w:rsidRDefault="000515CC" w:rsidP="00DC10F0">
      <w:pPr>
        <w:ind w:left="720"/>
        <w:rPr>
          <w:b/>
          <w:sz w:val="28"/>
          <w:szCs w:val="28"/>
        </w:rPr>
      </w:pPr>
      <w:r w:rsidRPr="002B5FE7">
        <w:rPr>
          <w:b/>
          <w:sz w:val="28"/>
          <w:szCs w:val="28"/>
        </w:rPr>
        <w:t>Question</w:t>
      </w:r>
    </w:p>
    <w:p w14:paraId="63B2D492" w14:textId="2CCF87BD" w:rsidR="005E3D9C" w:rsidRPr="00DC10F0" w:rsidRDefault="00DC10F0" w:rsidP="00DC10F0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75723B9" wp14:editId="3C561BA7">
            <wp:simplePos x="0" y="0"/>
            <wp:positionH relativeFrom="column">
              <wp:posOffset>3117215</wp:posOffset>
            </wp:positionH>
            <wp:positionV relativeFrom="paragraph">
              <wp:posOffset>245745</wp:posOffset>
            </wp:positionV>
            <wp:extent cx="1783080" cy="829754"/>
            <wp:effectExtent l="0" t="0" r="7620" b="889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8297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30E58C3" wp14:editId="49D7DC17">
            <wp:simplePos x="0" y="0"/>
            <wp:positionH relativeFrom="column">
              <wp:posOffset>1744980</wp:posOffset>
            </wp:positionH>
            <wp:positionV relativeFrom="paragraph">
              <wp:posOffset>202679</wp:posOffset>
            </wp:positionV>
            <wp:extent cx="1249833" cy="93726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833" cy="93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5CC" w:rsidRPr="00DC10F0">
        <w:rPr>
          <w:sz w:val="28"/>
          <w:szCs w:val="28"/>
        </w:rPr>
        <w:t>Which implement would be used for primary tillage?</w:t>
      </w:r>
    </w:p>
    <w:p w14:paraId="5E91D581" w14:textId="7BCEA45E" w:rsidR="005E3D9C" w:rsidRPr="00DC10F0" w:rsidRDefault="00DC10F0" w:rsidP="000515CC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4F504397" wp14:editId="33DEC7BD">
            <wp:simplePos x="0" y="0"/>
            <wp:positionH relativeFrom="margin">
              <wp:posOffset>4947920</wp:posOffset>
            </wp:positionH>
            <wp:positionV relativeFrom="paragraph">
              <wp:posOffset>7620</wp:posOffset>
            </wp:positionV>
            <wp:extent cx="1215646" cy="909955"/>
            <wp:effectExtent l="0" t="0" r="381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646" cy="909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15CC" w:rsidRPr="00DC10F0">
        <w:rPr>
          <w:sz w:val="28"/>
          <w:szCs w:val="28"/>
        </w:rPr>
        <w:t>Stubble Disk</w:t>
      </w:r>
    </w:p>
    <w:p w14:paraId="1BB8A85B" w14:textId="0B45A262" w:rsidR="00DC10F0" w:rsidRPr="00DC10F0" w:rsidRDefault="00DC10F0" w:rsidP="00DC10F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C10F0">
        <w:rPr>
          <w:sz w:val="28"/>
          <w:szCs w:val="28"/>
        </w:rPr>
        <w:t>B. Rotary Cultivator</w:t>
      </w:r>
    </w:p>
    <w:p w14:paraId="161F7384" w14:textId="6D8F0648" w:rsidR="00DC10F0" w:rsidRPr="00DC10F0" w:rsidRDefault="00DC10F0" w:rsidP="00DC10F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C10F0">
        <w:rPr>
          <w:sz w:val="28"/>
          <w:szCs w:val="28"/>
        </w:rPr>
        <w:t>C.   Ring Roller</w:t>
      </w:r>
    </w:p>
    <w:p w14:paraId="1D594A37" w14:textId="77777777" w:rsidR="00A24D9A" w:rsidRDefault="00A24D9A" w:rsidP="00DC10F0">
      <w:pPr>
        <w:rPr>
          <w:b/>
          <w:sz w:val="28"/>
          <w:szCs w:val="28"/>
        </w:rPr>
      </w:pPr>
    </w:p>
    <w:p w14:paraId="4F9F5B3B" w14:textId="0AC75D77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lastRenderedPageBreak/>
        <w:t>Primary Tillage</w:t>
      </w:r>
    </w:p>
    <w:p w14:paraId="2F7BBCD4" w14:textId="77777777" w:rsidR="005E3D9C" w:rsidRPr="00DC10F0" w:rsidRDefault="000515CC" w:rsidP="000515CC">
      <w:pPr>
        <w:numPr>
          <w:ilvl w:val="0"/>
          <w:numId w:val="6"/>
        </w:numPr>
        <w:rPr>
          <w:sz w:val="28"/>
          <w:szCs w:val="28"/>
        </w:rPr>
      </w:pPr>
      <w:r w:rsidRPr="00DC10F0">
        <w:rPr>
          <w:sz w:val="28"/>
          <w:szCs w:val="28"/>
        </w:rPr>
        <w:t>Cutting through the soil.</w:t>
      </w:r>
    </w:p>
    <w:p w14:paraId="3907D50D" w14:textId="038E5AE9" w:rsidR="005E3D9C" w:rsidRPr="00DC10F0" w:rsidRDefault="002B5FE7" w:rsidP="000515CC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___________________</w:t>
      </w:r>
      <w:r w:rsidR="000515CC" w:rsidRPr="00DC10F0">
        <w:rPr>
          <w:sz w:val="28"/>
          <w:szCs w:val="28"/>
        </w:rPr>
        <w:t xml:space="preserve"> the soil.</w:t>
      </w:r>
    </w:p>
    <w:p w14:paraId="7C852ADC" w14:textId="77777777" w:rsidR="005E3D9C" w:rsidRPr="00DC10F0" w:rsidRDefault="000515CC" w:rsidP="000515CC">
      <w:pPr>
        <w:numPr>
          <w:ilvl w:val="0"/>
          <w:numId w:val="6"/>
        </w:numPr>
        <w:rPr>
          <w:sz w:val="28"/>
          <w:szCs w:val="28"/>
        </w:rPr>
      </w:pPr>
      <w:r w:rsidRPr="00DC10F0">
        <w:rPr>
          <w:sz w:val="28"/>
          <w:szCs w:val="28"/>
        </w:rPr>
        <w:t>Inversion of soil.</w:t>
      </w:r>
    </w:p>
    <w:p w14:paraId="1BCA43A5" w14:textId="3DAEEF4F" w:rsidR="005E3D9C" w:rsidRPr="00DC10F0" w:rsidRDefault="002B5FE7" w:rsidP="000515CC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0515CC" w:rsidRPr="00DC10F0">
        <w:rPr>
          <w:sz w:val="28"/>
          <w:szCs w:val="28"/>
        </w:rPr>
        <w:t xml:space="preserve"> of soil.</w:t>
      </w:r>
    </w:p>
    <w:p w14:paraId="3991BF06" w14:textId="77777777" w:rsidR="005E3D9C" w:rsidRPr="00DC10F0" w:rsidRDefault="000515CC" w:rsidP="000515CC">
      <w:pPr>
        <w:numPr>
          <w:ilvl w:val="0"/>
          <w:numId w:val="6"/>
        </w:numPr>
        <w:rPr>
          <w:sz w:val="28"/>
          <w:szCs w:val="28"/>
        </w:rPr>
      </w:pPr>
      <w:r w:rsidRPr="00DC10F0">
        <w:rPr>
          <w:sz w:val="28"/>
          <w:szCs w:val="28"/>
        </w:rPr>
        <w:t>Pulverization of soil clods.</w:t>
      </w:r>
    </w:p>
    <w:p w14:paraId="275A17DB" w14:textId="77777777" w:rsidR="005E3D9C" w:rsidRPr="00DC10F0" w:rsidRDefault="000515CC" w:rsidP="000515CC">
      <w:pPr>
        <w:numPr>
          <w:ilvl w:val="0"/>
          <w:numId w:val="6"/>
        </w:numPr>
        <w:rPr>
          <w:sz w:val="28"/>
          <w:szCs w:val="28"/>
        </w:rPr>
      </w:pPr>
      <w:r w:rsidRPr="00DC10F0">
        <w:rPr>
          <w:sz w:val="28"/>
          <w:szCs w:val="28"/>
        </w:rPr>
        <w:t>Examples of primary tillage Implements</w:t>
      </w:r>
    </w:p>
    <w:p w14:paraId="4651FBC2" w14:textId="257CFE59" w:rsidR="005E3D9C" w:rsidRPr="00A24D9A" w:rsidRDefault="000515CC" w:rsidP="00A24D9A">
      <w:pPr>
        <w:pStyle w:val="ListParagraph"/>
        <w:numPr>
          <w:ilvl w:val="1"/>
          <w:numId w:val="6"/>
        </w:numPr>
        <w:rPr>
          <w:sz w:val="28"/>
          <w:szCs w:val="28"/>
        </w:rPr>
      </w:pPr>
      <w:r w:rsidRPr="00A24D9A">
        <w:rPr>
          <w:sz w:val="28"/>
          <w:szCs w:val="28"/>
        </w:rPr>
        <w:t xml:space="preserve">Moldboard </w:t>
      </w:r>
      <w:r w:rsidR="002B5FE7" w:rsidRPr="00A24D9A">
        <w:rPr>
          <w:sz w:val="28"/>
          <w:szCs w:val="28"/>
        </w:rPr>
        <w:t>___________</w:t>
      </w:r>
    </w:p>
    <w:p w14:paraId="52341B17" w14:textId="77777777" w:rsidR="005E3D9C" w:rsidRPr="00DC10F0" w:rsidRDefault="000515CC" w:rsidP="000515CC">
      <w:pPr>
        <w:numPr>
          <w:ilvl w:val="1"/>
          <w:numId w:val="6"/>
        </w:numPr>
        <w:rPr>
          <w:sz w:val="28"/>
          <w:szCs w:val="28"/>
        </w:rPr>
      </w:pPr>
      <w:r w:rsidRPr="00DC10F0">
        <w:rPr>
          <w:sz w:val="28"/>
          <w:szCs w:val="28"/>
        </w:rPr>
        <w:t>Subsoilers and chisels</w:t>
      </w:r>
    </w:p>
    <w:p w14:paraId="3400247D" w14:textId="24417B20" w:rsidR="005E3D9C" w:rsidRPr="00DC10F0" w:rsidRDefault="000515CC" w:rsidP="000515CC">
      <w:pPr>
        <w:numPr>
          <w:ilvl w:val="1"/>
          <w:numId w:val="6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Offset disk </w:t>
      </w:r>
      <w:r w:rsidR="002B5FE7">
        <w:rPr>
          <w:sz w:val="28"/>
          <w:szCs w:val="28"/>
        </w:rPr>
        <w:t>________________</w:t>
      </w:r>
    </w:p>
    <w:p w14:paraId="04848ECE" w14:textId="77777777" w:rsidR="005E3D9C" w:rsidRPr="00DC10F0" w:rsidRDefault="000515CC" w:rsidP="000515CC">
      <w:pPr>
        <w:numPr>
          <w:ilvl w:val="1"/>
          <w:numId w:val="6"/>
        </w:numPr>
        <w:rPr>
          <w:sz w:val="28"/>
          <w:szCs w:val="28"/>
        </w:rPr>
      </w:pPr>
      <w:r w:rsidRPr="00DC10F0">
        <w:rPr>
          <w:sz w:val="28"/>
          <w:szCs w:val="28"/>
        </w:rPr>
        <w:t>Rotary tillers</w:t>
      </w:r>
    </w:p>
    <w:p w14:paraId="6C671B92" w14:textId="77777777" w:rsidR="005E3D9C" w:rsidRPr="00DC10F0" w:rsidRDefault="000515CC" w:rsidP="000515CC">
      <w:pPr>
        <w:numPr>
          <w:ilvl w:val="0"/>
          <w:numId w:val="6"/>
        </w:numPr>
        <w:rPr>
          <w:sz w:val="28"/>
          <w:szCs w:val="28"/>
        </w:rPr>
      </w:pPr>
      <w:r w:rsidRPr="00DC10F0">
        <w:rPr>
          <w:sz w:val="28"/>
          <w:szCs w:val="28"/>
        </w:rPr>
        <w:t>Implements require high horsepower tractors</w:t>
      </w:r>
    </w:p>
    <w:p w14:paraId="4A99ACB8" w14:textId="77777777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>Secondary Tillage</w:t>
      </w:r>
    </w:p>
    <w:p w14:paraId="0483F247" w14:textId="77777777" w:rsidR="005E3D9C" w:rsidRPr="00DC10F0" w:rsidRDefault="000515CC" w:rsidP="000515CC">
      <w:pPr>
        <w:numPr>
          <w:ilvl w:val="0"/>
          <w:numId w:val="7"/>
        </w:numPr>
        <w:rPr>
          <w:sz w:val="28"/>
          <w:szCs w:val="28"/>
        </w:rPr>
      </w:pPr>
      <w:r w:rsidRPr="00DC10F0">
        <w:rPr>
          <w:sz w:val="28"/>
          <w:szCs w:val="28"/>
        </w:rPr>
        <w:t>Additional soil pulverization.</w:t>
      </w:r>
    </w:p>
    <w:p w14:paraId="54F242B1" w14:textId="2F3D996F" w:rsidR="005E3D9C" w:rsidRPr="00DC10F0" w:rsidRDefault="002B5FE7" w:rsidP="000515CC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___________________</w:t>
      </w:r>
      <w:r w:rsidR="000515CC" w:rsidRPr="00DC10F0">
        <w:rPr>
          <w:sz w:val="28"/>
          <w:szCs w:val="28"/>
        </w:rPr>
        <w:t xml:space="preserve"> the soil.</w:t>
      </w:r>
    </w:p>
    <w:p w14:paraId="6CF56347" w14:textId="77777777" w:rsidR="005E3D9C" w:rsidRPr="00DC10F0" w:rsidRDefault="000515CC" w:rsidP="000515CC">
      <w:pPr>
        <w:numPr>
          <w:ilvl w:val="0"/>
          <w:numId w:val="7"/>
        </w:numPr>
        <w:rPr>
          <w:sz w:val="28"/>
          <w:szCs w:val="28"/>
        </w:rPr>
      </w:pPr>
      <w:r w:rsidRPr="00DC10F0">
        <w:rPr>
          <w:sz w:val="28"/>
          <w:szCs w:val="28"/>
        </w:rPr>
        <w:t>Firming the soil.</w:t>
      </w:r>
    </w:p>
    <w:p w14:paraId="1CEE98FA" w14:textId="77777777" w:rsidR="005E3D9C" w:rsidRPr="00DC10F0" w:rsidRDefault="000515CC" w:rsidP="000515CC">
      <w:pPr>
        <w:numPr>
          <w:ilvl w:val="0"/>
          <w:numId w:val="7"/>
        </w:numPr>
        <w:rPr>
          <w:sz w:val="28"/>
          <w:szCs w:val="28"/>
        </w:rPr>
      </w:pPr>
      <w:r w:rsidRPr="00DC10F0">
        <w:rPr>
          <w:sz w:val="28"/>
          <w:szCs w:val="28"/>
        </w:rPr>
        <w:t>Killing weeds.</w:t>
      </w:r>
    </w:p>
    <w:p w14:paraId="086F5DCE" w14:textId="77777777" w:rsidR="005E3D9C" w:rsidRPr="00DC10F0" w:rsidRDefault="000515CC" w:rsidP="000515CC">
      <w:pPr>
        <w:numPr>
          <w:ilvl w:val="0"/>
          <w:numId w:val="7"/>
        </w:numPr>
        <w:rPr>
          <w:sz w:val="28"/>
          <w:szCs w:val="28"/>
        </w:rPr>
      </w:pPr>
      <w:r w:rsidRPr="00DC10F0">
        <w:rPr>
          <w:sz w:val="28"/>
          <w:szCs w:val="28"/>
        </w:rPr>
        <w:t>Examples of secondary tillage Implements</w:t>
      </w:r>
    </w:p>
    <w:p w14:paraId="336E570B" w14:textId="7C58B697" w:rsidR="005E3D9C" w:rsidRPr="00A24D9A" w:rsidRDefault="002B5FE7" w:rsidP="00A24D9A">
      <w:pPr>
        <w:pStyle w:val="ListParagraph"/>
        <w:numPr>
          <w:ilvl w:val="1"/>
          <w:numId w:val="7"/>
        </w:numPr>
        <w:rPr>
          <w:sz w:val="28"/>
          <w:szCs w:val="28"/>
        </w:rPr>
      </w:pPr>
      <w:r w:rsidRPr="00A24D9A">
        <w:rPr>
          <w:sz w:val="28"/>
          <w:szCs w:val="28"/>
        </w:rPr>
        <w:t>____________</w:t>
      </w:r>
      <w:r w:rsidR="000515CC" w:rsidRPr="00A24D9A">
        <w:rPr>
          <w:sz w:val="28"/>
          <w:szCs w:val="28"/>
        </w:rPr>
        <w:t xml:space="preserve"> harrows</w:t>
      </w:r>
    </w:p>
    <w:p w14:paraId="2B0E051C" w14:textId="77777777" w:rsidR="005E3D9C" w:rsidRPr="00DC10F0" w:rsidRDefault="000515CC" w:rsidP="000515CC">
      <w:pPr>
        <w:numPr>
          <w:ilvl w:val="1"/>
          <w:numId w:val="7"/>
        </w:numPr>
        <w:rPr>
          <w:sz w:val="28"/>
          <w:szCs w:val="28"/>
        </w:rPr>
      </w:pPr>
      <w:r w:rsidRPr="00DC10F0">
        <w:rPr>
          <w:sz w:val="28"/>
          <w:szCs w:val="28"/>
        </w:rPr>
        <w:t>Spring and spike tooth harrows</w:t>
      </w:r>
    </w:p>
    <w:p w14:paraId="53E6BAEB" w14:textId="77777777" w:rsidR="005E3D9C" w:rsidRPr="00DC10F0" w:rsidRDefault="000515CC" w:rsidP="000515CC">
      <w:pPr>
        <w:numPr>
          <w:ilvl w:val="1"/>
          <w:numId w:val="7"/>
        </w:numPr>
        <w:rPr>
          <w:sz w:val="28"/>
          <w:szCs w:val="28"/>
        </w:rPr>
      </w:pPr>
      <w:r w:rsidRPr="00DC10F0">
        <w:rPr>
          <w:sz w:val="28"/>
          <w:szCs w:val="28"/>
        </w:rPr>
        <w:t>Landplanes</w:t>
      </w:r>
    </w:p>
    <w:p w14:paraId="559DA89B" w14:textId="3BAF5BF5" w:rsidR="005E3D9C" w:rsidRPr="00DC10F0" w:rsidRDefault="002B5FE7" w:rsidP="000515CC">
      <w:pPr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0515CC" w:rsidRPr="00DC10F0">
        <w:rPr>
          <w:sz w:val="28"/>
          <w:szCs w:val="28"/>
        </w:rPr>
        <w:t xml:space="preserve"> (bed forming)</w:t>
      </w:r>
    </w:p>
    <w:p w14:paraId="1C5A16FB" w14:textId="77777777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>Cultivating</w:t>
      </w:r>
    </w:p>
    <w:p w14:paraId="47305866" w14:textId="77777777" w:rsidR="005E3D9C" w:rsidRPr="00DC10F0" w:rsidRDefault="000515CC" w:rsidP="000515CC">
      <w:pPr>
        <w:numPr>
          <w:ilvl w:val="0"/>
          <w:numId w:val="8"/>
        </w:numPr>
        <w:rPr>
          <w:sz w:val="28"/>
          <w:szCs w:val="28"/>
        </w:rPr>
      </w:pPr>
      <w:r w:rsidRPr="00DC10F0">
        <w:rPr>
          <w:sz w:val="28"/>
          <w:szCs w:val="28"/>
        </w:rPr>
        <w:t>Killing weeds.</w:t>
      </w:r>
    </w:p>
    <w:p w14:paraId="24BC2A42" w14:textId="77777777" w:rsidR="005E3D9C" w:rsidRPr="00DC10F0" w:rsidRDefault="000515CC" w:rsidP="000515CC">
      <w:pPr>
        <w:numPr>
          <w:ilvl w:val="0"/>
          <w:numId w:val="8"/>
        </w:numPr>
        <w:rPr>
          <w:sz w:val="28"/>
          <w:szCs w:val="28"/>
        </w:rPr>
      </w:pPr>
      <w:r w:rsidRPr="00DC10F0">
        <w:rPr>
          <w:sz w:val="28"/>
          <w:szCs w:val="28"/>
        </w:rPr>
        <w:t>Loosening and aerating the soil for better water penetrations and root aeration</w:t>
      </w:r>
    </w:p>
    <w:p w14:paraId="61ADDA5A" w14:textId="2B5AE9A1" w:rsidR="005E3D9C" w:rsidRPr="00DC10F0" w:rsidRDefault="000515CC" w:rsidP="000515CC">
      <w:pPr>
        <w:numPr>
          <w:ilvl w:val="0"/>
          <w:numId w:val="8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Moving soil to </w:t>
      </w:r>
      <w:r w:rsidR="002B5FE7">
        <w:rPr>
          <w:sz w:val="28"/>
          <w:szCs w:val="28"/>
        </w:rPr>
        <w:t>______________</w:t>
      </w:r>
      <w:r w:rsidRPr="00DC10F0">
        <w:rPr>
          <w:sz w:val="28"/>
          <w:szCs w:val="28"/>
        </w:rPr>
        <w:t xml:space="preserve"> beds.</w:t>
      </w:r>
    </w:p>
    <w:p w14:paraId="659E8742" w14:textId="77777777" w:rsidR="005E3D9C" w:rsidRPr="00DC10F0" w:rsidRDefault="000515CC" w:rsidP="000515CC">
      <w:pPr>
        <w:numPr>
          <w:ilvl w:val="0"/>
          <w:numId w:val="8"/>
        </w:numPr>
        <w:rPr>
          <w:sz w:val="28"/>
          <w:szCs w:val="28"/>
        </w:rPr>
      </w:pPr>
      <w:r w:rsidRPr="00DC10F0">
        <w:rPr>
          <w:sz w:val="28"/>
          <w:szCs w:val="28"/>
        </w:rPr>
        <w:lastRenderedPageBreak/>
        <w:t>Examples of cultivating tillage implements.</w:t>
      </w:r>
    </w:p>
    <w:p w14:paraId="0DB7E3A5" w14:textId="16258218" w:rsidR="005E3D9C" w:rsidRPr="00A24D9A" w:rsidRDefault="000515CC" w:rsidP="00A24D9A">
      <w:pPr>
        <w:pStyle w:val="ListParagraph"/>
        <w:numPr>
          <w:ilvl w:val="1"/>
          <w:numId w:val="8"/>
        </w:numPr>
        <w:rPr>
          <w:sz w:val="28"/>
          <w:szCs w:val="28"/>
        </w:rPr>
      </w:pPr>
      <w:bookmarkStart w:id="0" w:name="_GoBack"/>
      <w:bookmarkEnd w:id="0"/>
      <w:r w:rsidRPr="00A24D9A">
        <w:rPr>
          <w:sz w:val="28"/>
          <w:szCs w:val="28"/>
        </w:rPr>
        <w:t>Power incorporators.</w:t>
      </w:r>
    </w:p>
    <w:p w14:paraId="62A4DD4C" w14:textId="0E4B81BE" w:rsidR="005E3D9C" w:rsidRPr="00DC10F0" w:rsidRDefault="000515CC" w:rsidP="000515CC">
      <w:pPr>
        <w:numPr>
          <w:ilvl w:val="1"/>
          <w:numId w:val="8"/>
        </w:numPr>
        <w:rPr>
          <w:sz w:val="28"/>
          <w:szCs w:val="28"/>
        </w:rPr>
      </w:pPr>
      <w:r w:rsidRPr="00DC10F0">
        <w:rPr>
          <w:sz w:val="28"/>
          <w:szCs w:val="28"/>
        </w:rPr>
        <w:t xml:space="preserve">Cultivating </w:t>
      </w:r>
      <w:r w:rsidR="002B5FE7">
        <w:rPr>
          <w:sz w:val="28"/>
          <w:szCs w:val="28"/>
        </w:rPr>
        <w:t>_____________</w:t>
      </w:r>
      <w:r w:rsidRPr="00DC10F0">
        <w:rPr>
          <w:sz w:val="28"/>
          <w:szCs w:val="28"/>
        </w:rPr>
        <w:t xml:space="preserve"> and sweeps.</w:t>
      </w:r>
    </w:p>
    <w:p w14:paraId="69CA9AD4" w14:textId="77777777" w:rsidR="005E3D9C" w:rsidRPr="00DC10F0" w:rsidRDefault="000515CC" w:rsidP="000515CC">
      <w:pPr>
        <w:numPr>
          <w:ilvl w:val="1"/>
          <w:numId w:val="8"/>
        </w:numPr>
        <w:rPr>
          <w:sz w:val="28"/>
          <w:szCs w:val="28"/>
        </w:rPr>
      </w:pPr>
      <w:r w:rsidRPr="00DC10F0">
        <w:rPr>
          <w:sz w:val="28"/>
          <w:szCs w:val="28"/>
        </w:rPr>
        <w:t>Spring tooth harrow.</w:t>
      </w:r>
    </w:p>
    <w:p w14:paraId="1CA29846" w14:textId="02B6B6FB" w:rsidR="005E3D9C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>Typical Fall Tillage Sequence</w:t>
      </w:r>
    </w:p>
    <w:p w14:paraId="36965D21" w14:textId="166C4DD3" w:rsidR="00DC10F0" w:rsidRPr="00DC10F0" w:rsidRDefault="00DC10F0" w:rsidP="00DC10F0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53F24954" wp14:editId="769C6B06">
            <wp:extent cx="3406140" cy="2014208"/>
            <wp:effectExtent l="0" t="0" r="3810" b="5715"/>
            <wp:docPr id="6" name="Content Placeholder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5"/>
                    <pic:cNvPicPr>
                      <a:picLocks noGrp="1"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8000" cy="202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8866E" w14:textId="77777777" w:rsidR="005E3D9C" w:rsidRPr="00DC10F0" w:rsidRDefault="000515CC" w:rsidP="00DC10F0">
      <w:pPr>
        <w:rPr>
          <w:b/>
          <w:sz w:val="28"/>
          <w:szCs w:val="28"/>
        </w:rPr>
      </w:pPr>
      <w:r w:rsidRPr="00DC10F0">
        <w:rPr>
          <w:b/>
          <w:sz w:val="28"/>
          <w:szCs w:val="28"/>
        </w:rPr>
        <w:t>Question</w:t>
      </w:r>
    </w:p>
    <w:p w14:paraId="5609EAFF" w14:textId="77777777" w:rsidR="005E3D9C" w:rsidRPr="00DC10F0" w:rsidRDefault="000515CC" w:rsidP="00DC10F0">
      <w:pPr>
        <w:ind w:left="720"/>
        <w:rPr>
          <w:sz w:val="28"/>
          <w:szCs w:val="28"/>
        </w:rPr>
      </w:pPr>
      <w:r w:rsidRPr="00DC10F0">
        <w:rPr>
          <w:sz w:val="28"/>
          <w:szCs w:val="28"/>
        </w:rPr>
        <w:t>Which tillage system involves the most machine horse power? Why?</w:t>
      </w:r>
    </w:p>
    <w:p w14:paraId="55892BF3" w14:textId="77777777" w:rsidR="005E3D9C" w:rsidRPr="00DC10F0" w:rsidRDefault="000515CC" w:rsidP="000515CC">
      <w:pPr>
        <w:numPr>
          <w:ilvl w:val="1"/>
          <w:numId w:val="9"/>
        </w:numPr>
        <w:rPr>
          <w:sz w:val="28"/>
          <w:szCs w:val="28"/>
        </w:rPr>
      </w:pPr>
      <w:r w:rsidRPr="00DC10F0">
        <w:rPr>
          <w:sz w:val="28"/>
          <w:szCs w:val="28"/>
        </w:rPr>
        <w:t>Primary Tillage</w:t>
      </w:r>
    </w:p>
    <w:p w14:paraId="0A67F806" w14:textId="77777777" w:rsidR="005E3D9C" w:rsidRPr="00DC10F0" w:rsidRDefault="000515CC" w:rsidP="000515CC">
      <w:pPr>
        <w:numPr>
          <w:ilvl w:val="1"/>
          <w:numId w:val="9"/>
        </w:numPr>
        <w:rPr>
          <w:sz w:val="28"/>
          <w:szCs w:val="28"/>
        </w:rPr>
      </w:pPr>
      <w:r w:rsidRPr="00DC10F0">
        <w:rPr>
          <w:sz w:val="28"/>
          <w:szCs w:val="28"/>
        </w:rPr>
        <w:t>Secondary Tillage</w:t>
      </w:r>
    </w:p>
    <w:p w14:paraId="51A2C37D" w14:textId="77777777" w:rsidR="005E3D9C" w:rsidRPr="00DC10F0" w:rsidRDefault="000515CC" w:rsidP="000515CC">
      <w:pPr>
        <w:numPr>
          <w:ilvl w:val="1"/>
          <w:numId w:val="9"/>
        </w:numPr>
        <w:rPr>
          <w:sz w:val="28"/>
          <w:szCs w:val="28"/>
        </w:rPr>
      </w:pPr>
      <w:r w:rsidRPr="00DC10F0">
        <w:rPr>
          <w:sz w:val="28"/>
          <w:szCs w:val="28"/>
        </w:rPr>
        <w:t>Cultivation</w:t>
      </w:r>
    </w:p>
    <w:p w14:paraId="5DDCDD59" w14:textId="77777777" w:rsidR="00DC10F0" w:rsidRPr="00DC10F0" w:rsidRDefault="00DC10F0" w:rsidP="00C26FB4">
      <w:pPr>
        <w:rPr>
          <w:sz w:val="28"/>
          <w:szCs w:val="28"/>
        </w:rPr>
      </w:pPr>
    </w:p>
    <w:sectPr w:rsidR="00DC10F0" w:rsidRPr="00DC10F0" w:rsidSect="00C26FB4">
      <w:headerReference w:type="default" r:id="rId11"/>
      <w:footerReference w:type="default" r:id="rId12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20717" w14:textId="77777777" w:rsidR="00CD6F91" w:rsidRDefault="00CD6F91" w:rsidP="00CD71D0">
      <w:pPr>
        <w:spacing w:after="0" w:line="240" w:lineRule="auto"/>
      </w:pPr>
      <w:r>
        <w:separator/>
      </w:r>
    </w:p>
  </w:endnote>
  <w:endnote w:type="continuationSeparator" w:id="0">
    <w:p w14:paraId="6149783A" w14:textId="77777777" w:rsidR="00CD6F91" w:rsidRDefault="00CD6F91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F3F52" w14:textId="3B80F658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24D9A">
      <w:rPr>
        <w:noProof/>
      </w:rPr>
      <w:t>9/5/2022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5EAE1" w14:textId="77777777" w:rsidR="00CD6F91" w:rsidRDefault="00CD6F91" w:rsidP="00CD71D0">
      <w:pPr>
        <w:spacing w:after="0" w:line="240" w:lineRule="auto"/>
      </w:pPr>
      <w:r>
        <w:separator/>
      </w:r>
    </w:p>
  </w:footnote>
  <w:footnote w:type="continuationSeparator" w:id="0">
    <w:p w14:paraId="63B72978" w14:textId="77777777" w:rsidR="00CD6F91" w:rsidRDefault="00CD6F91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3C7A" w14:textId="359BB6CA" w:rsidR="00CD71D0" w:rsidRDefault="00CD71D0">
    <w:pPr>
      <w:pStyle w:val="Header"/>
    </w:pPr>
    <w:r>
      <w:t xml:space="preserve">Oregon FFA </w:t>
    </w:r>
    <w:r>
      <w:tab/>
    </w:r>
    <w:r w:rsidR="005341BD">
      <w:t>Machinery</w:t>
    </w:r>
    <w:r w:rsidR="00C26FB4">
      <w:t xml:space="preserve"> </w:t>
    </w:r>
    <w:r w:rsidR="008D0DD5">
      <w:t>Guided</w:t>
    </w:r>
    <w:r w:rsidR="00C26FB4">
      <w:t xml:space="preserve"> Notes</w:t>
    </w:r>
    <w:r w:rsidR="00027680">
      <w:t xml:space="preserve"> </w:t>
    </w:r>
    <w:r w:rsidR="00027680">
      <w:tab/>
    </w:r>
    <w:r w:rsidR="00CD6F91">
      <w:fldChar w:fldCharType="begin"/>
    </w:r>
    <w:r w:rsidR="00CD6F91">
      <w:instrText xml:space="preserve"> STYLEREF  Title  \* MERGEFORMAT </w:instrText>
    </w:r>
    <w:r w:rsidR="00CD6F91">
      <w:fldChar w:fldCharType="separate"/>
    </w:r>
    <w:r w:rsidR="0055765C">
      <w:rPr>
        <w:noProof/>
      </w:rPr>
      <w:t>Machinery Operations</w:t>
    </w:r>
    <w:r w:rsidR="00CD6F91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4003F"/>
    <w:multiLevelType w:val="hybridMultilevel"/>
    <w:tmpl w:val="8E6A1692"/>
    <w:lvl w:ilvl="0" w:tplc="06B239D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5FA95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92D680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9D2FA9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5EB2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9ECFCA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680C6B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3286E7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0B0F10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DE3464"/>
    <w:multiLevelType w:val="hybridMultilevel"/>
    <w:tmpl w:val="157CB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C4E0F"/>
    <w:multiLevelType w:val="hybridMultilevel"/>
    <w:tmpl w:val="B2B0ADB8"/>
    <w:lvl w:ilvl="0" w:tplc="02E0A2C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0E8A60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B36327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F423F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0E0782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5C6BD1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78AF36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196816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E38C0D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6E25C3"/>
    <w:multiLevelType w:val="hybridMultilevel"/>
    <w:tmpl w:val="D4401EA0"/>
    <w:lvl w:ilvl="0" w:tplc="415A8EE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C16D2A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D14187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3FA60A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D2208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F226E6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D5C2A0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EC67D4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BA0205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7B595D"/>
    <w:multiLevelType w:val="hybridMultilevel"/>
    <w:tmpl w:val="6FF8E04C"/>
    <w:lvl w:ilvl="0" w:tplc="76DC57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6E0F2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B4A0CFE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084152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AAA86D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AFC287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86714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A1886E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CC077A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7B56AA"/>
    <w:multiLevelType w:val="hybridMultilevel"/>
    <w:tmpl w:val="45FAE186"/>
    <w:lvl w:ilvl="0" w:tplc="88AA6E2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986F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D5BC194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2EE85E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282F84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1107B2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69F67C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6BA5AF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07416A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7D1DD0"/>
    <w:multiLevelType w:val="hybridMultilevel"/>
    <w:tmpl w:val="F40638BC"/>
    <w:lvl w:ilvl="0" w:tplc="C95C48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1D6517"/>
    <w:multiLevelType w:val="hybridMultilevel"/>
    <w:tmpl w:val="3E14D1EC"/>
    <w:lvl w:ilvl="0" w:tplc="5A6A2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95C4B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CE24C1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D9A7B5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48ED77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8B025B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14CB7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3D227D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0AE33E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A158D5"/>
    <w:multiLevelType w:val="hybridMultilevel"/>
    <w:tmpl w:val="99D63972"/>
    <w:lvl w:ilvl="0" w:tplc="D3749B6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1F683A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9512446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5CCDA1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CD83F2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DB098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DE214D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B4C9AF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F3EA66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BE387E"/>
    <w:multiLevelType w:val="hybridMultilevel"/>
    <w:tmpl w:val="E4C05740"/>
    <w:lvl w:ilvl="0" w:tplc="337A499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25692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</w:rPr>
    </w:lvl>
    <w:lvl w:ilvl="2" w:tplc="160E65B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8BA3F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87843D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B4D4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BA0DB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F2AD54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9EA758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6B63B1"/>
    <w:multiLevelType w:val="hybridMultilevel"/>
    <w:tmpl w:val="8C66D0A6"/>
    <w:lvl w:ilvl="0" w:tplc="169E2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494F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5D2E3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4E8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C84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7E6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C6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09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08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515CC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241D5"/>
    <w:rsid w:val="00266CF0"/>
    <w:rsid w:val="002673B6"/>
    <w:rsid w:val="002B5FE7"/>
    <w:rsid w:val="002C28D2"/>
    <w:rsid w:val="002C4211"/>
    <w:rsid w:val="002E0F41"/>
    <w:rsid w:val="002F5AAD"/>
    <w:rsid w:val="00381977"/>
    <w:rsid w:val="003A273B"/>
    <w:rsid w:val="003C5B2F"/>
    <w:rsid w:val="003D08B5"/>
    <w:rsid w:val="00424DEC"/>
    <w:rsid w:val="004337D6"/>
    <w:rsid w:val="00464C0D"/>
    <w:rsid w:val="004A29E8"/>
    <w:rsid w:val="005341BD"/>
    <w:rsid w:val="0055380D"/>
    <w:rsid w:val="0055765C"/>
    <w:rsid w:val="00557E8E"/>
    <w:rsid w:val="005629A8"/>
    <w:rsid w:val="005940BC"/>
    <w:rsid w:val="005B549F"/>
    <w:rsid w:val="005D16B1"/>
    <w:rsid w:val="005E0891"/>
    <w:rsid w:val="005E3D9C"/>
    <w:rsid w:val="005F1F41"/>
    <w:rsid w:val="005F79EB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A019A"/>
    <w:rsid w:val="008C1286"/>
    <w:rsid w:val="008D0DD5"/>
    <w:rsid w:val="008D789E"/>
    <w:rsid w:val="009638C9"/>
    <w:rsid w:val="00977AF9"/>
    <w:rsid w:val="0099427E"/>
    <w:rsid w:val="009A6739"/>
    <w:rsid w:val="00A1215C"/>
    <w:rsid w:val="00A22FC8"/>
    <w:rsid w:val="00A23B4F"/>
    <w:rsid w:val="00A24D9A"/>
    <w:rsid w:val="00A41A43"/>
    <w:rsid w:val="00A55D03"/>
    <w:rsid w:val="00A6043C"/>
    <w:rsid w:val="00A75057"/>
    <w:rsid w:val="00A9258A"/>
    <w:rsid w:val="00AC0FB7"/>
    <w:rsid w:val="00AC1350"/>
    <w:rsid w:val="00B33EAF"/>
    <w:rsid w:val="00B572F7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6F91"/>
    <w:rsid w:val="00CD71D0"/>
    <w:rsid w:val="00CE2A2C"/>
    <w:rsid w:val="00CE7C63"/>
    <w:rsid w:val="00CF1F6C"/>
    <w:rsid w:val="00CF75A8"/>
    <w:rsid w:val="00D023A5"/>
    <w:rsid w:val="00DB1079"/>
    <w:rsid w:val="00DC10F0"/>
    <w:rsid w:val="00DC59D2"/>
    <w:rsid w:val="00E413F7"/>
    <w:rsid w:val="00E70329"/>
    <w:rsid w:val="00E75A06"/>
    <w:rsid w:val="00E92E78"/>
    <w:rsid w:val="00F44C6A"/>
    <w:rsid w:val="00F87DA4"/>
    <w:rsid w:val="00FD4507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DD5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D0D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D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D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DD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D0DD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D0DD5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D0DD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DD5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DD5"/>
  </w:style>
  <w:style w:type="paragraph" w:styleId="Footer">
    <w:name w:val="footer"/>
    <w:basedOn w:val="Normal"/>
    <w:link w:val="Foot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DD5"/>
  </w:style>
  <w:style w:type="character" w:customStyle="1" w:styleId="Heading2Char">
    <w:name w:val="Heading 2 Char"/>
    <w:basedOn w:val="DefaultParagraphFont"/>
    <w:link w:val="Heading2"/>
    <w:uiPriority w:val="9"/>
    <w:rsid w:val="008D0DD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0DD5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8D0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D0D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DD5"/>
    <w:rPr>
      <w:color w:val="605E5C"/>
      <w:shd w:val="clear" w:color="auto" w:fill="E1DFDD"/>
    </w:rPr>
  </w:style>
  <w:style w:type="paragraph" w:customStyle="1" w:styleId="Default">
    <w:name w:val="Default"/>
    <w:rsid w:val="008D0D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8D0D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0D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D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D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DD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D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9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70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2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7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5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61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0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59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180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58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043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389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26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019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226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48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412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23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10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621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4000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06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698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93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985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725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5288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935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5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9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3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297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17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37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533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9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848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25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343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495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70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65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07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491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8074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060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584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70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7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075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18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2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569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6832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5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740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712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6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856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7088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199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51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0038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96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669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0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48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4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265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902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2029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4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Thomas M Henderson</cp:lastModifiedBy>
  <cp:revision>2</cp:revision>
  <dcterms:created xsi:type="dcterms:W3CDTF">2022-10-12T03:31:00Z</dcterms:created>
  <dcterms:modified xsi:type="dcterms:W3CDTF">2022-10-12T03:31:00Z</dcterms:modified>
</cp:coreProperties>
</file>